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F80C7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SHIPENER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2DC2E3A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Basingstoke, Hampshire.</w:t>
      </w:r>
    </w:p>
    <w:p w14:paraId="33E66267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59E282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36DF2" w14:textId="77777777" w:rsidR="00487D46" w:rsidRDefault="00487D46" w:rsidP="00487D4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Hampshire the tax of a fifteenth and a tenth granted to the King at the last Parliament.</w:t>
      </w:r>
    </w:p>
    <w:p w14:paraId="6AAD92C9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1FE519DD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DFBE4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5340B" w14:textId="77777777" w:rsidR="00487D46" w:rsidRDefault="00487D46" w:rsidP="00487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6F0C0A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D137" w14:textId="77777777" w:rsidR="00487D46" w:rsidRDefault="00487D46" w:rsidP="009139A6">
      <w:r>
        <w:separator/>
      </w:r>
    </w:p>
  </w:endnote>
  <w:endnote w:type="continuationSeparator" w:id="0">
    <w:p w14:paraId="7822068D" w14:textId="77777777" w:rsidR="00487D46" w:rsidRDefault="00487D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91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0D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1F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FD6C" w14:textId="77777777" w:rsidR="00487D46" w:rsidRDefault="00487D46" w:rsidP="009139A6">
      <w:r>
        <w:separator/>
      </w:r>
    </w:p>
  </w:footnote>
  <w:footnote w:type="continuationSeparator" w:id="0">
    <w:p w14:paraId="6CDB3B5F" w14:textId="77777777" w:rsidR="00487D46" w:rsidRDefault="00487D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2F8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AB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EC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D46"/>
    <w:rsid w:val="000666E0"/>
    <w:rsid w:val="002510B7"/>
    <w:rsid w:val="00487D4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0980F"/>
  <w15:chartTrackingRefBased/>
  <w15:docId w15:val="{F4E27CB2-BCAB-4012-B289-F574E540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2021-05-30T20:08:00Z</dcterms:created>
  <dcterms:modified xsi:type="dcterms:W3CDTF">2021-05-30T20:09:00Z</dcterms:modified>
</cp:coreProperties>
</file>